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F204C" w14:textId="77777777" w:rsidR="00AD3AD2" w:rsidRDefault="00AD3AD2" w:rsidP="00AD3AD2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Ralph JOHNSON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20A6C626" w14:textId="77777777" w:rsidR="00AD3AD2" w:rsidRDefault="00AD3AD2" w:rsidP="00AD3AD2">
      <w:pPr>
        <w:pStyle w:val="NoSpacing"/>
        <w:rPr>
          <w:rFonts w:cs="Times New Roman"/>
          <w:szCs w:val="24"/>
        </w:rPr>
      </w:pPr>
    </w:p>
    <w:p w14:paraId="390C5EAC" w14:textId="77777777" w:rsidR="00AD3AD2" w:rsidRDefault="00AD3AD2" w:rsidP="00AD3AD2">
      <w:pPr>
        <w:pStyle w:val="NoSpacing"/>
        <w:rPr>
          <w:rFonts w:cs="Times New Roman"/>
          <w:szCs w:val="24"/>
        </w:rPr>
      </w:pPr>
    </w:p>
    <w:p w14:paraId="2A98AF2C" w14:textId="77777777" w:rsidR="00AD3AD2" w:rsidRDefault="00AD3AD2" w:rsidP="00AD3A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Apr.1485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Aylesbury,</w:t>
      </w:r>
    </w:p>
    <w:p w14:paraId="3E84F7C9" w14:textId="77777777" w:rsidR="00AD3AD2" w:rsidRDefault="00AD3AD2" w:rsidP="00AD3A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Buckinghamshire, into lands of Isabel </w:t>
      </w:r>
      <w:proofErr w:type="spellStart"/>
      <w:r>
        <w:rPr>
          <w:rFonts w:cs="Times New Roman"/>
          <w:szCs w:val="24"/>
        </w:rPr>
        <w:t>Bourchier</w:t>
      </w:r>
      <w:proofErr w:type="spellEnd"/>
      <w:r>
        <w:rPr>
          <w:rFonts w:cs="Times New Roman"/>
          <w:szCs w:val="24"/>
        </w:rPr>
        <w:t>, Countess of Essex(q.v.).</w:t>
      </w:r>
    </w:p>
    <w:p w14:paraId="0E22BAD5" w14:textId="77777777" w:rsidR="00AD3AD2" w:rsidRDefault="00AD3AD2" w:rsidP="00AD3AD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65662490" w14:textId="77777777" w:rsidR="00AD3AD2" w:rsidRDefault="00AD3AD2" w:rsidP="00AD3AD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p.135)</w:t>
      </w:r>
    </w:p>
    <w:p w14:paraId="1A95A871" w14:textId="77777777" w:rsidR="00AD3AD2" w:rsidRDefault="00AD3AD2" w:rsidP="00AD3AD2">
      <w:pPr>
        <w:pStyle w:val="NoSpacing"/>
        <w:rPr>
          <w:rFonts w:eastAsia="Times New Roman" w:cs="Times New Roman"/>
          <w:szCs w:val="24"/>
        </w:rPr>
      </w:pPr>
    </w:p>
    <w:p w14:paraId="7A6BC1C0" w14:textId="77777777" w:rsidR="00AD3AD2" w:rsidRDefault="00AD3AD2" w:rsidP="00AD3AD2">
      <w:pPr>
        <w:pStyle w:val="NoSpacing"/>
        <w:rPr>
          <w:rFonts w:eastAsia="Times New Roman" w:cs="Times New Roman"/>
          <w:szCs w:val="24"/>
        </w:rPr>
      </w:pPr>
    </w:p>
    <w:p w14:paraId="12F4E6A0" w14:textId="77777777" w:rsidR="00AD3AD2" w:rsidRDefault="00AD3AD2" w:rsidP="00AD3AD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October 2023</w:t>
      </w:r>
    </w:p>
    <w:p w14:paraId="3CE7F2C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E0DAD" w14:textId="77777777" w:rsidR="00AD3AD2" w:rsidRDefault="00AD3AD2" w:rsidP="009139A6">
      <w:r>
        <w:separator/>
      </w:r>
    </w:p>
  </w:endnote>
  <w:endnote w:type="continuationSeparator" w:id="0">
    <w:p w14:paraId="1D542B2C" w14:textId="77777777" w:rsidR="00AD3AD2" w:rsidRDefault="00AD3A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546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D7C5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9AB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9A56B" w14:textId="77777777" w:rsidR="00AD3AD2" w:rsidRDefault="00AD3AD2" w:rsidP="009139A6">
      <w:r>
        <w:separator/>
      </w:r>
    </w:p>
  </w:footnote>
  <w:footnote w:type="continuationSeparator" w:id="0">
    <w:p w14:paraId="7E7CE943" w14:textId="77777777" w:rsidR="00AD3AD2" w:rsidRDefault="00AD3A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F18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37F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C7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AD2"/>
    <w:rsid w:val="000666E0"/>
    <w:rsid w:val="002510B7"/>
    <w:rsid w:val="005C130B"/>
    <w:rsid w:val="00826F5C"/>
    <w:rsid w:val="009139A6"/>
    <w:rsid w:val="009448BB"/>
    <w:rsid w:val="00947624"/>
    <w:rsid w:val="00A3176C"/>
    <w:rsid w:val="00AD3AD2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1104C"/>
  <w15:chartTrackingRefBased/>
  <w15:docId w15:val="{BB9CCA4A-2596-4B41-ABF9-2CFEEE98A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2023-10-13T19:46:00Z</dcterms:created>
  <dcterms:modified xsi:type="dcterms:W3CDTF">2023-10-13T19:48:00Z</dcterms:modified>
</cp:coreProperties>
</file>